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9B14A" w14:textId="77777777" w:rsidR="0066432A" w:rsidRDefault="0066432A" w:rsidP="006643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BROWN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731350D3" w14:textId="77777777" w:rsidR="0066432A" w:rsidRDefault="0066432A" w:rsidP="006643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Snelliston</w:t>
      </w:r>
      <w:proofErr w:type="spellEnd"/>
      <w:r>
        <w:rPr>
          <w:rFonts w:cs="Times New Roman"/>
          <w:szCs w:val="24"/>
        </w:rPr>
        <w:t>, Derbyshire.</w:t>
      </w:r>
    </w:p>
    <w:p w14:paraId="4710B2E7" w14:textId="77777777" w:rsidR="0066432A" w:rsidRDefault="0066432A" w:rsidP="0066432A">
      <w:pPr>
        <w:pStyle w:val="NoSpacing"/>
        <w:rPr>
          <w:rFonts w:cs="Times New Roman"/>
          <w:szCs w:val="24"/>
        </w:rPr>
      </w:pPr>
    </w:p>
    <w:p w14:paraId="66AC1252" w14:textId="77777777" w:rsidR="0066432A" w:rsidRDefault="0066432A" w:rsidP="0066432A">
      <w:pPr>
        <w:pStyle w:val="NoSpacing"/>
        <w:rPr>
          <w:rFonts w:cs="Times New Roman"/>
          <w:szCs w:val="24"/>
        </w:rPr>
      </w:pPr>
    </w:p>
    <w:p w14:paraId="7247BBC9" w14:textId="77777777" w:rsidR="0066432A" w:rsidRDefault="0066432A" w:rsidP="006643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Jan.1453</w:t>
      </w:r>
      <w:r>
        <w:rPr>
          <w:rFonts w:cs="Times New Roman"/>
          <w:szCs w:val="24"/>
        </w:rPr>
        <w:tab/>
        <w:t xml:space="preserve">He was pardoned for not appearing to answer John </w:t>
      </w:r>
      <w:proofErr w:type="spellStart"/>
      <w:r>
        <w:rPr>
          <w:rFonts w:cs="Times New Roman"/>
          <w:szCs w:val="24"/>
        </w:rPr>
        <w:t>Stathum</w:t>
      </w:r>
      <w:proofErr w:type="spellEnd"/>
      <w:r>
        <w:rPr>
          <w:rFonts w:cs="Times New Roman"/>
          <w:szCs w:val="24"/>
        </w:rPr>
        <w:t xml:space="preserve"> touching a debt</w:t>
      </w:r>
    </w:p>
    <w:p w14:paraId="44FC12B8" w14:textId="77777777" w:rsidR="0066432A" w:rsidRDefault="0066432A" w:rsidP="006643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40s.    (C.P.R. 1452-61 p.6)</w:t>
      </w:r>
    </w:p>
    <w:p w14:paraId="1566EAB2" w14:textId="77777777" w:rsidR="0066432A" w:rsidRDefault="0066432A" w:rsidP="0066432A">
      <w:pPr>
        <w:pStyle w:val="NoSpacing"/>
        <w:rPr>
          <w:rFonts w:cs="Times New Roman"/>
          <w:szCs w:val="24"/>
        </w:rPr>
      </w:pPr>
    </w:p>
    <w:p w14:paraId="28467DF1" w14:textId="77777777" w:rsidR="0066432A" w:rsidRDefault="0066432A" w:rsidP="0066432A">
      <w:pPr>
        <w:pStyle w:val="NoSpacing"/>
        <w:rPr>
          <w:rFonts w:cs="Times New Roman"/>
          <w:szCs w:val="24"/>
        </w:rPr>
      </w:pPr>
    </w:p>
    <w:p w14:paraId="335A40C5" w14:textId="77777777" w:rsidR="0066432A" w:rsidRDefault="0066432A" w:rsidP="006643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17E119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74995" w14:textId="77777777" w:rsidR="0066432A" w:rsidRDefault="0066432A" w:rsidP="009139A6">
      <w:r>
        <w:separator/>
      </w:r>
    </w:p>
  </w:endnote>
  <w:endnote w:type="continuationSeparator" w:id="0">
    <w:p w14:paraId="20B3D65A" w14:textId="77777777" w:rsidR="0066432A" w:rsidRDefault="006643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1D9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C1F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8B3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E9DE6" w14:textId="77777777" w:rsidR="0066432A" w:rsidRDefault="0066432A" w:rsidP="009139A6">
      <w:r>
        <w:separator/>
      </w:r>
    </w:p>
  </w:footnote>
  <w:footnote w:type="continuationSeparator" w:id="0">
    <w:p w14:paraId="1C9E4F4A" w14:textId="77777777" w:rsidR="0066432A" w:rsidRDefault="006643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E92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CDA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733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32A"/>
    <w:rsid w:val="000666E0"/>
    <w:rsid w:val="002510B7"/>
    <w:rsid w:val="00270799"/>
    <w:rsid w:val="0041647C"/>
    <w:rsid w:val="005C130B"/>
    <w:rsid w:val="0066432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F5ECB"/>
  <w15:chartTrackingRefBased/>
  <w15:docId w15:val="{56B7CE40-675C-43B6-BB5D-C353D5B8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2024-10-01T09:28:00Z</dcterms:created>
  <dcterms:modified xsi:type="dcterms:W3CDTF">2024-10-01T09:29:00Z</dcterms:modified>
</cp:coreProperties>
</file>